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Newport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Newport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Newport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Newport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Newport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Newport East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61.0% </w:t>
      </w:r>
      <w:r w:rsidRPr="004747BF">
        <w:rPr>
          <w:rFonts w:ascii="Libre Franklin Light" w:eastAsia="Times New Roman" w:hAnsi="Libre Franklin Light" w:cs="Calibri Light"/>
        </w:rPr>
        <w:t xml:space="preserve">of those respondents classified as PGSI 8+ in Newport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Newport East is estimated to be </w:t>
      </w:r>
      <w:r w:rsidRPr="00773DF7">
        <w:rPr>
          <w:rFonts w:ascii="Libre Franklin Light" w:eastAsia="Times New Roman" w:hAnsi="Libre Franklin Light" w:cs="Calibri Light"/>
          <w:b/>
          <w:bCs/>
          <w:color w:val="C45911" w:themeColor="accent2" w:themeShade="BF"/>
        </w:rPr>
        <w:t xml:space="preserve">£2,808,865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Newport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Newport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Newport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port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Newport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port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Newport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port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Newport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Newport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Newport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Newport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Newport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Newport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£2,808,865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Newport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£45,752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£946,173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£67,780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£19,063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£1,695,148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£2,808,865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Newport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Newport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Newport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Newport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Newport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Newport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Newport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Newport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F5CF6A-6DDF-45CD-AB56-998438E21AB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